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Stratford and Bow</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Stratford and Bow</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Stratford and Bow</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Stratford and Bow</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Stratford and Bow</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Stratford and Bow are estimated to have a score of 1-2 on the PGSI (low-risk gambling), whilst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80.4% </w:t>
      </w:r>
      <w:r w:rsidRPr="004747BF">
        <w:rPr>
          <w:rFonts w:ascii="Libre Franklin Light" w:eastAsia="Times New Roman" w:hAnsi="Libre Franklin Light" w:cs="Calibri Light"/>
        </w:rPr>
        <w:t xml:space="preserve">of those respondents classified as PGSI 8+ in Stratford and Bow</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Stratford and Bow is estimated to be </w:t>
      </w:r>
      <w:r w:rsidRPr="00773DF7">
        <w:rPr>
          <w:rFonts w:ascii="Libre Franklin Light" w:eastAsia="Times New Roman" w:hAnsi="Libre Franklin Light" w:cs="Calibri Light"/>
          <w:b/>
          <w:bCs/>
          <w:color w:val="C45911" w:themeColor="accent2" w:themeShade="BF"/>
        </w:rPr>
        <w:t xml:space="preserve">£7,707,616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Stratford and Bow</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Stratford and Bow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Stratford and Bow</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Stratford and Bow</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ratford and Bow.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Stratford and Bow</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ratford and Bow.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Stratford and Bow</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Stratford and Bow</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80.4%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ratford and Bow.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Stratford and Bow</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Stratford and Bow</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Stratford and Bow</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77.3%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Stratford and Bow</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Stratford and Bow</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Stratford and Bow</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£7,707,616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Stratford and Bow</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£125,544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£2,596,329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£185,992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£52,310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£95,902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£4,651,539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£7,707,616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Stratford and Bow</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Stratford and Bow</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 and Bow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 and Bow</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 and Bow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 and Bow</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Stratford and Bow</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Stratford and Bow</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Stratford and Bow</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Stratford and Bow</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Stratford and Bow</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66.0%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Stratford and Bow</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1B3469C-3BF7-4BF2-BA35-E1EA720FCDA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